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8A919" w14:textId="77777777" w:rsidR="007D7100" w:rsidRDefault="007D7100" w:rsidP="007D71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WITHES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A5BF54F" w14:textId="77777777" w:rsidR="007D7100" w:rsidRDefault="007D7100" w:rsidP="007D71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Bloxham in Ripley, West Riding of Yorkshire. Yeoman.</w:t>
      </w:r>
    </w:p>
    <w:p w14:paraId="54DE8747" w14:textId="77777777" w:rsidR="007D7100" w:rsidRDefault="007D7100" w:rsidP="007D7100">
      <w:pPr>
        <w:jc w:val="both"/>
        <w:rPr>
          <w:rFonts w:ascii="Times New Roman" w:hAnsi="Times New Roman" w:cs="Times New Roman"/>
        </w:rPr>
      </w:pPr>
    </w:p>
    <w:p w14:paraId="77F895BE" w14:textId="77777777" w:rsidR="007D7100" w:rsidRDefault="007D7100" w:rsidP="007D7100">
      <w:pPr>
        <w:jc w:val="both"/>
        <w:rPr>
          <w:rFonts w:ascii="Times New Roman" w:hAnsi="Times New Roman" w:cs="Times New Roman"/>
        </w:rPr>
      </w:pPr>
    </w:p>
    <w:p w14:paraId="169589E5" w14:textId="77777777" w:rsidR="007D7100" w:rsidRDefault="007D7100" w:rsidP="007D71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Thomas </w:t>
      </w:r>
      <w:proofErr w:type="spellStart"/>
      <w:r>
        <w:rPr>
          <w:rFonts w:ascii="Times New Roman" w:hAnsi="Times New Roman" w:cs="Times New Roman"/>
        </w:rPr>
        <w:t>Markynfield</w:t>
      </w:r>
      <w:proofErr w:type="spellEnd"/>
      <w:r>
        <w:rPr>
          <w:rFonts w:ascii="Times New Roman" w:hAnsi="Times New Roman" w:cs="Times New Roman"/>
        </w:rPr>
        <w:t>(q.v.) brought a plaint of trespass against him.</w:t>
      </w:r>
    </w:p>
    <w:p w14:paraId="01D7D104" w14:textId="77777777" w:rsidR="007D7100" w:rsidRDefault="007D7100" w:rsidP="007D71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F7A2A1E" w14:textId="77777777" w:rsidR="007D7100" w:rsidRDefault="007D7100" w:rsidP="007D7100">
      <w:pPr>
        <w:jc w:val="both"/>
        <w:rPr>
          <w:rFonts w:ascii="Times New Roman" w:hAnsi="Times New Roman" w:cs="Times New Roman"/>
        </w:rPr>
      </w:pPr>
    </w:p>
    <w:p w14:paraId="1CAEAC6D" w14:textId="77777777" w:rsidR="007D7100" w:rsidRDefault="007D7100" w:rsidP="007D7100">
      <w:pPr>
        <w:jc w:val="both"/>
        <w:rPr>
          <w:rFonts w:ascii="Times New Roman" w:hAnsi="Times New Roman" w:cs="Times New Roman"/>
        </w:rPr>
      </w:pPr>
    </w:p>
    <w:p w14:paraId="74198ED0" w14:textId="77777777" w:rsidR="007D7100" w:rsidRDefault="007D7100" w:rsidP="007D71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April 2018</w:t>
      </w:r>
    </w:p>
    <w:p w14:paraId="4D05A79E" w14:textId="77777777" w:rsidR="006B2F86" w:rsidRPr="00E71FC3" w:rsidRDefault="007D710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E77F4" w14:textId="77777777" w:rsidR="007D7100" w:rsidRDefault="007D7100" w:rsidP="00E71FC3">
      <w:r>
        <w:separator/>
      </w:r>
    </w:p>
  </w:endnote>
  <w:endnote w:type="continuationSeparator" w:id="0">
    <w:p w14:paraId="23241DA5" w14:textId="77777777" w:rsidR="007D7100" w:rsidRDefault="007D710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6AB9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C29D8" w14:textId="77777777" w:rsidR="007D7100" w:rsidRDefault="007D7100" w:rsidP="00E71FC3">
      <w:r>
        <w:separator/>
      </w:r>
    </w:p>
  </w:footnote>
  <w:footnote w:type="continuationSeparator" w:id="0">
    <w:p w14:paraId="06A3B42B" w14:textId="77777777" w:rsidR="007D7100" w:rsidRDefault="007D710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100"/>
    <w:rsid w:val="001A7C09"/>
    <w:rsid w:val="00577BD5"/>
    <w:rsid w:val="00656CBA"/>
    <w:rsid w:val="006A1F77"/>
    <w:rsid w:val="00733BE7"/>
    <w:rsid w:val="007D710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6369A"/>
  <w15:chartTrackingRefBased/>
  <w15:docId w15:val="{89427BA8-1A99-42BD-9974-4639AA37A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710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D71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2018-04-13T20:10:00Z</dcterms:created>
  <dcterms:modified xsi:type="dcterms:W3CDTF">2018-04-13T20:11:00Z</dcterms:modified>
</cp:coreProperties>
</file>